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4F09A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4F09A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4F0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4F0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4F0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4F0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4F09A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4F09A4">
        <w:rPr>
          <w:b w:val="0"/>
        </w:rPr>
        <w:t xml:space="preserve"> 29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4F09A4" w:rsidP="00232C8F">
            <w:r>
              <w:t>Учитель технологии (Учитель)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4F09A4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4F09A4" w:rsidRPr="004F09A4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4F09A4" w:rsidRPr="004F09A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4F09A4" w:rsidRPr="004F09A4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4F09A4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4F09A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4F09A4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4F09A4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4F09A4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4F09A4" w:rsidP="0098630F">
            <w:pPr>
              <w:jc w:val="center"/>
            </w:pPr>
            <w:r>
              <w:t>181-832-744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4F09A4" w:rsidRPr="004F09A4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4F09A4" w:rsidRPr="004F09A4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13A9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13A95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B13A95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13A9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13A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13A95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C64D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B13A95" w:rsidRPr="00B13A95">
        <w:rPr>
          <w:i/>
          <w:u w:val="single"/>
        </w:rPr>
        <w:t>1. Рекомендации по улучшению условий труда: не требуются</w:t>
      </w:r>
      <w:r w:rsidR="00B13A95" w:rsidRPr="00B13A9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735AF1" w:rsidRPr="00735AF1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F09A4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F09A4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4F09A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4F0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F09A4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F09A4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4F0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4F09A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(дата)</w:t>
            </w: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(дата)</w:t>
            </w: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09A4" w:rsidRPr="004F09A4" w:rsidRDefault="004F09A4" w:rsidP="004E51DC">
            <w:pPr>
              <w:pStyle w:val="a8"/>
            </w:pPr>
          </w:p>
        </w:tc>
      </w:tr>
      <w:tr w:rsidR="004F09A4" w:rsidRPr="004F09A4" w:rsidTr="004F09A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F09A4" w:rsidRPr="004F09A4" w:rsidRDefault="004F09A4" w:rsidP="004E51DC">
            <w:pPr>
              <w:pStyle w:val="a8"/>
              <w:rPr>
                <w:vertAlign w:val="superscript"/>
              </w:rPr>
            </w:pPr>
            <w:r w:rsidRPr="004F09A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13A95" w:rsidTr="00B13A9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13A95" w:rsidRDefault="00B13A95" w:rsidP="003C5C39">
            <w:pPr>
              <w:pStyle w:val="a8"/>
            </w:pPr>
            <w:r w:rsidRPr="00B13A9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13A9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13A9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13A9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13A95" w:rsidRDefault="00B13A95" w:rsidP="003C5C39">
            <w:pPr>
              <w:pStyle w:val="a8"/>
            </w:pPr>
            <w:r w:rsidRPr="00B13A9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13A9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13A95" w:rsidRDefault="00735AF1" w:rsidP="003C5C39">
            <w:pPr>
              <w:pStyle w:val="a8"/>
            </w:pPr>
            <w:r>
              <w:t>26.11.2020</w:t>
            </w:r>
          </w:p>
        </w:tc>
      </w:tr>
      <w:tr w:rsidR="00EF07A3" w:rsidRPr="00B13A95" w:rsidTr="00B13A9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B13A95" w:rsidRDefault="00B13A95" w:rsidP="003C5C39">
            <w:pPr>
              <w:pStyle w:val="a8"/>
              <w:rPr>
                <w:b/>
                <w:vertAlign w:val="superscript"/>
              </w:rPr>
            </w:pPr>
            <w:r w:rsidRPr="00B13A9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B13A9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B13A95" w:rsidRDefault="00B13A95" w:rsidP="00EF07A3">
            <w:pPr>
              <w:pStyle w:val="a8"/>
              <w:rPr>
                <w:b/>
                <w:vertAlign w:val="superscript"/>
              </w:rPr>
            </w:pPr>
            <w:r w:rsidRPr="00B13A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B13A9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B13A95" w:rsidRDefault="00B13A95" w:rsidP="00EF07A3">
            <w:pPr>
              <w:pStyle w:val="a8"/>
              <w:rPr>
                <w:b/>
                <w:vertAlign w:val="superscript"/>
              </w:rPr>
            </w:pPr>
            <w:r w:rsidRPr="00B13A95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B13A9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B13A95" w:rsidRDefault="00B13A95" w:rsidP="00EF07A3">
            <w:pPr>
              <w:pStyle w:val="a8"/>
              <w:rPr>
                <w:vertAlign w:val="superscript"/>
              </w:rPr>
            </w:pPr>
            <w:r w:rsidRPr="00B13A95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4F09A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F09A4" w:rsidP="004E51DC">
            <w:pPr>
              <w:pStyle w:val="a8"/>
            </w:pPr>
            <w:r>
              <w:t>Воскобойник Татьяна Александровна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A11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4F09A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4F09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29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35AF1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35AF1" w:rsidRPr="00735AF1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29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9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F14F3DD0518E4689B448100A7A133326"/>
    <w:docVar w:name="rm_id" w:val="29"/>
    <w:docVar w:name="rm_name" w:val="                                          "/>
    <w:docVar w:name="rm_number" w:val=" 29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664EF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4F09A4"/>
    <w:rsid w:val="00510595"/>
    <w:rsid w:val="00563E94"/>
    <w:rsid w:val="00576095"/>
    <w:rsid w:val="005A3A36"/>
    <w:rsid w:val="005B466C"/>
    <w:rsid w:val="005B7FE8"/>
    <w:rsid w:val="005C0A9A"/>
    <w:rsid w:val="005C3FC0"/>
    <w:rsid w:val="005F6B08"/>
    <w:rsid w:val="0069682B"/>
    <w:rsid w:val="006B054C"/>
    <w:rsid w:val="006C28B3"/>
    <w:rsid w:val="007049EB"/>
    <w:rsid w:val="00706872"/>
    <w:rsid w:val="00710271"/>
    <w:rsid w:val="00717C9F"/>
    <w:rsid w:val="00735AF1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1906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13A95"/>
    <w:rsid w:val="00BA5029"/>
    <w:rsid w:val="00BC2F3C"/>
    <w:rsid w:val="00BC64D3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2020-11-20T08:45:00Z</dcterms:created>
  <dcterms:modified xsi:type="dcterms:W3CDTF">2020-11-27T04:52:00Z</dcterms:modified>
</cp:coreProperties>
</file>